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A34AAA" w14:textId="77777777" w:rsidR="00444008" w:rsidRDefault="00444008" w:rsidP="0044400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RABET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d.1412)</w:t>
      </w:r>
    </w:p>
    <w:p w14:paraId="3C74251D" w14:textId="77777777" w:rsidR="00444008" w:rsidRDefault="00444008" w:rsidP="0044400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4EC09CB4" w14:textId="77777777" w:rsidR="00444008" w:rsidRDefault="00444008" w:rsidP="0044400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E48970E" w14:textId="77777777" w:rsidR="00444008" w:rsidRDefault="00444008" w:rsidP="0044400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1D7E2FB" w14:textId="77777777" w:rsidR="00444008" w:rsidRDefault="00444008" w:rsidP="0044400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Sep.1412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622B8A6D" w14:textId="77777777" w:rsidR="00444008" w:rsidRDefault="00444008" w:rsidP="00444008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p.257)</w:t>
      </w:r>
    </w:p>
    <w:p w14:paraId="3B6A703C" w14:textId="77777777" w:rsidR="00444008" w:rsidRDefault="00444008" w:rsidP="0044400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Oct.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7D607234" w14:textId="77777777" w:rsidR="00444008" w:rsidRDefault="00444008" w:rsidP="0044400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80A2EDF" w14:textId="77777777" w:rsidR="00444008" w:rsidRDefault="00444008" w:rsidP="0044400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9B51620" w14:textId="77777777" w:rsidR="00444008" w:rsidRDefault="00444008" w:rsidP="0044400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5 May 2023</w:t>
      </w:r>
    </w:p>
    <w:p w14:paraId="5C6A20B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3C7747" w14:textId="77777777" w:rsidR="00444008" w:rsidRDefault="00444008" w:rsidP="009139A6">
      <w:r>
        <w:separator/>
      </w:r>
    </w:p>
  </w:endnote>
  <w:endnote w:type="continuationSeparator" w:id="0">
    <w:p w14:paraId="5CF7405B" w14:textId="77777777" w:rsidR="00444008" w:rsidRDefault="0044400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8C01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9833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70CE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75A98D" w14:textId="77777777" w:rsidR="00444008" w:rsidRDefault="00444008" w:rsidP="009139A6">
      <w:r>
        <w:separator/>
      </w:r>
    </w:p>
  </w:footnote>
  <w:footnote w:type="continuationSeparator" w:id="0">
    <w:p w14:paraId="338D7801" w14:textId="77777777" w:rsidR="00444008" w:rsidRDefault="0044400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0901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0864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E3D4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008"/>
    <w:rsid w:val="000666E0"/>
    <w:rsid w:val="002510B7"/>
    <w:rsid w:val="00444008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344293"/>
  <w15:chartTrackingRefBased/>
  <w15:docId w15:val="{759806F7-ABC7-4374-9733-19B2E3823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4008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2023-05-25T17:58:00Z</dcterms:created>
  <dcterms:modified xsi:type="dcterms:W3CDTF">2023-05-25T17:59:00Z</dcterms:modified>
</cp:coreProperties>
</file>